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2AB19AB" w14:textId="77777777" w:rsidR="00CE5781" w:rsidRPr="008407C1" w:rsidRDefault="00CE5781" w:rsidP="00CE5781">
      <w:pPr>
        <w:ind w:left="2127" w:hanging="2127"/>
      </w:pPr>
      <w:r w:rsidRPr="008407C1">
        <w:t xml:space="preserve">Vergabeverfahren: </w:t>
      </w:r>
      <w:r w:rsidRPr="008407C1">
        <w:tab/>
      </w:r>
      <w:r w:rsidRPr="00EB3772">
        <w:t>Beschaffung einer Standardsoftware zur Erstellung der KESS Datenbank inkl. Dienstleistungen</w:t>
      </w:r>
    </w:p>
    <w:p w14:paraId="09048A51" w14:textId="77777777" w:rsidR="00CE5781" w:rsidRPr="008407C1" w:rsidRDefault="00CE5781" w:rsidP="00CE5781">
      <w:r w:rsidRPr="008407C1">
        <w:rPr>
          <w:rStyle w:val="Nrberschrift2ITZBundZchn"/>
          <w:b w:val="0"/>
          <w:color w:val="auto"/>
          <w:sz w:val="24"/>
          <w:szCs w:val="24"/>
        </w:rPr>
        <w:t>Aktenzeichen:</w:t>
      </w:r>
      <w:r w:rsidRPr="008407C1">
        <w:tab/>
      </w:r>
      <w:r w:rsidRPr="008407C1">
        <w:tab/>
        <w:t>Z42</w:t>
      </w:r>
      <w:r w:rsidRPr="00EB3772">
        <w:t>-2025-0116</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bookmarkStart w:id="0" w:name="_GoBack"/>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bookmarkEnd w:id="0"/>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0"/>
  </w:num>
  <w:num w:numId="13">
    <w:abstractNumId w:val="3"/>
  </w:num>
  <w:num w:numId="14">
    <w:abstractNumId w:val="7"/>
  </w:num>
  <w:num w:numId="15">
    <w:abstractNumId w:val="5"/>
  </w:num>
  <w:num w:numId="16">
    <w:abstractNumId w:val="2"/>
  </w:num>
  <w:num w:numId="17">
    <w:abstractNumId w:val="4"/>
  </w:num>
  <w:num w:numId="18">
    <w:abstractNumId w:val="1"/>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xqRKMSLRVKfqLjMw6esxMFiqWRuUzXa87uBhCGJNMz/Jn2LQ+sFt3clgLt1BPOQCag62Vm8Bdvovs+9R+W4LyA==" w:saltValue="2eTJzL31SXfGR0dMk1Hfr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85727"/>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E5781"/>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ADBA712F7974660A701B8518818BCF9">
    <w:name w:val="7ADBA712F7974660A701B8518818BCF9"/>
    <w:rsid w:val="00D42E18"/>
  </w:style>
  <w:style w:type="paragraph" w:customStyle="1" w:styleId="A6FC40EDB2B54A8985EF19E6D80A0DA6">
    <w:name w:val="A6FC40EDB2B54A8985EF19E6D80A0DA6"/>
    <w:rsid w:val="00D42E18"/>
  </w:style>
  <w:style w:type="paragraph" w:customStyle="1" w:styleId="74DE0D33DEB94333980B0D6C51514E9B">
    <w:name w:val="74DE0D33DEB94333980B0D6C51514E9B"/>
    <w:rsid w:val="00D42E18"/>
  </w:style>
  <w:style w:type="paragraph" w:customStyle="1" w:styleId="F992BCB3760F41D9A11D7A6A00B05D5F">
    <w:name w:val="F992BCB3760F41D9A11D7A6A00B05D5F"/>
    <w:rsid w:val="00D42E18"/>
  </w:style>
  <w:style w:type="paragraph" w:customStyle="1" w:styleId="90F3B5480A3D4F0E965423A42CE8FDC6">
    <w:name w:val="90F3B5480A3D4F0E965423A42CE8FDC6"/>
    <w:rsid w:val="00D42E18"/>
  </w:style>
  <w:style w:type="paragraph" w:customStyle="1" w:styleId="1E9E39947D48428CA4F848DBB000FD10">
    <w:name w:val="1E9E39947D48428CA4F848DBB000FD10"/>
    <w:rsid w:val="00D42E18"/>
  </w:style>
  <w:style w:type="paragraph" w:customStyle="1" w:styleId="4DB063C5B3D544D2B60201BF89759C33">
    <w:name w:val="4DB063C5B3D544D2B60201BF89759C33"/>
    <w:rsid w:val="00517C12"/>
  </w:style>
  <w:style w:type="paragraph" w:customStyle="1" w:styleId="BCF7C3C6A21E49EB8381A01E3C714513">
    <w:name w:val="BCF7C3C6A21E49EB8381A01E3C714513"/>
    <w:rsid w:val="00517C12"/>
  </w:style>
  <w:style w:type="paragraph" w:customStyle="1" w:styleId="7DDC9F59D58E45B2876B54A7D5482F40">
    <w:name w:val="7DDC9F59D58E45B2876B54A7D5482F40"/>
    <w:rsid w:val="00517C12"/>
  </w:style>
  <w:style w:type="paragraph" w:customStyle="1" w:styleId="6CD5BF5C8BA348C1A9C0BBD4AB6BA4AE">
    <w:name w:val="6CD5BF5C8BA348C1A9C0BBD4AB6BA4AE"/>
    <w:rsid w:val="00517C12"/>
  </w:style>
  <w:style w:type="paragraph" w:customStyle="1" w:styleId="88BE7E15A7104AB2B035B425DA3C6C20">
    <w:name w:val="88BE7E15A7104AB2B035B425DA3C6C20"/>
    <w:rsid w:val="00517C12"/>
  </w:style>
  <w:style w:type="paragraph" w:customStyle="1" w:styleId="2FAAC39BE102496E94A5460316D1ABED">
    <w:name w:val="2FAAC39BE102496E94A5460316D1ABED"/>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AA35-7F36-49B9-BFC3-12AE29929654}">
  <ds:schemaRefs>
    <ds:schemaRef ds:uri="http://ns.axespdf.com/word/configuration"/>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purl.org/dc/dcmityp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14B3DD15-4D13-4855-913D-5186547C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2</cp:revision>
  <dcterms:created xsi:type="dcterms:W3CDTF">2026-04-09T12:19:00Z</dcterms:created>
  <dcterms:modified xsi:type="dcterms:W3CDTF">2026-04-09T12:19:00Z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